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E1B1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E1B1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E1B1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E1B1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E1B1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E1B1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E31DE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4AF90DD3" w:rsidR="001D2BF4" w:rsidRPr="00DB0606" w:rsidRDefault="006E1B17"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DB0606" w:rsidRPr="00DB0606">
                          <w:rPr>
                            <w:lang w:val="en-US"/>
                          </w:rPr>
                          <w:t>2544</w:t>
                        </w:r>
                        <w:r w:rsidR="008458D5">
                          <w:rPr>
                            <w:lang w:val="en-US"/>
                          </w:rPr>
                          <w:t>51</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7312ECBD" w:rsidR="00546DB1" w:rsidRPr="00DB0606" w:rsidRDefault="00DB0606"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6E1B17" w:rsidP="00934A25">
                    <w:pPr>
                      <w:spacing w:after="0"/>
                      <w:ind w:right="1315"/>
                      <w:rPr>
                        <w:bCs/>
                        <w:lang w:eastAsia="en-GB"/>
                      </w:rPr>
                    </w:pPr>
                  </w:p>
                </w:sdtContent>
              </w:sdt>
            </w:sdtContent>
          </w:sdt>
          <w:p w14:paraId="227D6F6E" w14:textId="0C424762" w:rsidR="00546DB1" w:rsidRPr="009F216F" w:rsidRDefault="006E1B1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A7184B">
                  <w:rPr>
                    <w:bCs/>
                    <w:lang w:eastAsia="en-GB"/>
                  </w:rPr>
                  <w:t>4</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1D2BF4">
                      <w:rPr>
                        <w:bCs/>
                        <w:lang w:eastAsia="en-GB"/>
                      </w:rPr>
                      <w:t>2025</w:t>
                    </w:r>
                  </w:sdtContent>
                </w:sdt>
              </w:sdtContent>
            </w:sdt>
          </w:p>
          <w:p w14:paraId="4128A55A" w14:textId="4F8C1BF0" w:rsidR="00546DB1" w:rsidRPr="00546DB1" w:rsidRDefault="006E1B1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dtPr>
                      <w:sdtEndPr/>
                      <w:sdtContent>
                        <w:r w:rsidR="008458D5" w:rsidRPr="008458D5">
                          <w:rPr>
                            <w:bCs/>
                            <w:szCs w:val="24"/>
                            <w:lang w:eastAsia="en-GB"/>
                          </w:rPr>
                          <w:t>Tunesien</w:t>
                        </w:r>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478088D"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FB6E56F"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E1B1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E1B1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E1B1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5213E51"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AAA2464"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13A4FB3C"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6E1B17">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damit zu Folgendem beizutragen: (1) Formulierung und Anwendung kohärenter und </w:t>
          </w:r>
          <w:r w:rsidRPr="00D0098B">
            <w:rPr>
              <w:szCs w:val="24"/>
              <w:lang w:eastAsia="en-GB"/>
            </w:rPr>
            <w:lastRenderedPageBreak/>
            <w:t xml:space="preserve">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38686821"/>
            <w:placeholder>
              <w:docPart w:val="55E3BA97D7DE4860AF2FB8569C83D7D6"/>
            </w:placeholder>
          </w:sdtPr>
          <w:sdtEndPr/>
          <w:sdtContent>
            <w:sdt>
              <w:sdtPr>
                <w:rPr>
                  <w:szCs w:val="24"/>
                  <w:lang w:val="en-US" w:eastAsia="en-GB"/>
                </w:rPr>
                <w:id w:val="366109126"/>
                <w:placeholder>
                  <w:docPart w:val="D88B7EEF90094326909757777915B36D"/>
                </w:placeholder>
              </w:sdtPr>
              <w:sdtEndPr/>
              <w:sdtContent>
                <w:p w14:paraId="62159632" w14:textId="77777777"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712FD8B3" w14:textId="77777777" w:rsidR="001D2BF4" w:rsidRPr="00D0098B" w:rsidRDefault="001D2BF4" w:rsidP="001D2BF4">
                  <w:pPr>
                    <w:rPr>
                      <w:szCs w:val="24"/>
                    </w:rPr>
                  </w:pPr>
                  <w:r w:rsidRPr="00D0098B">
                    <w:rPr>
                      <w:szCs w:val="24"/>
                    </w:rPr>
                    <w:t>Zielsetzung: 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12B9C59B" w14:textId="641F655C" w:rsidR="00803007" w:rsidRPr="009F216F" w:rsidRDefault="001D2BF4" w:rsidP="00803007">
                  <w:pPr>
                    <w:rPr>
                      <w:lang w:eastAsia="en-GB"/>
                    </w:rPr>
                  </w:pPr>
                  <w:r w:rsidRPr="00D0098B">
                    <w:rPr>
                      <w:szCs w:val="24"/>
                    </w:rPr>
                    <w:t>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EU Delegation) und wird erforderlichenfalls im Land und in der Region reisen müssen.</w:t>
                  </w:r>
                  <w:r w:rsidR="00A7184B">
                    <w:rPr>
                      <w:szCs w:val="24"/>
                    </w:rPr>
                    <w:t xml:space="preserve"> </w:t>
                  </w:r>
                  <w:r w:rsidR="00A7184B" w:rsidRPr="00835142">
                    <w:rPr>
                      <w:lang w:eastAsia="en-GB"/>
                    </w:rPr>
                    <w:t>Die Stelle in Tunesien hat ein regionales Mandat für Tunesien und Libyen.</w:t>
                  </w: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de-DE"/>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Unter der Aufsicht des Leiters der Politischen Abteilung direkte Kontakte zu den zuständigen nationalen und regionalen Behörden knüpfen und unterhalten‚</w:t>
                  </w:r>
                  <w:r>
                    <w:rPr>
                      <w:szCs w:val="24"/>
                    </w:rPr>
                    <w:t xml:space="preserve"> </w:t>
                  </w:r>
                  <w:r w:rsidRPr="00D0098B">
                    <w:rPr>
                      <w:szCs w:val="24"/>
                    </w:rPr>
                    <w:t xml:space="preserve">um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w:t>
                  </w:r>
                  <w:r w:rsidRPr="00D0098B">
                    <w:rPr>
                      <w:szCs w:val="24"/>
                    </w:rPr>
                    <w:lastRenderedPageBreak/>
                    <w:t xml:space="preserve">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3FB96A77" w14:textId="77777777" w:rsidR="001D2BF4" w:rsidRPr="00D0098B" w:rsidRDefault="001D2BF4" w:rsidP="001D2BF4">
                  <w:pPr>
                    <w:ind w:left="283" w:hanging="283"/>
                    <w:rPr>
                      <w:szCs w:val="24"/>
                    </w:rPr>
                  </w:pPr>
                  <w:r w:rsidRPr="00D0098B">
                    <w:rPr>
                      <w:szCs w:val="24"/>
                    </w:rPr>
                    <w:t>•</w:t>
                  </w:r>
                  <w:r w:rsidRPr="00D0098B">
                    <w:rPr>
                      <w:szCs w:val="24"/>
                    </w:rPr>
                    <w:tab/>
                    <w:t>Strategische und operative Analysen und Empfehlungen liefern und zur Berichterstattung der betreffenden EU-Delegationen beitragen.</w:t>
                  </w:r>
                </w:p>
                <w:p w14:paraId="47362096" w14:textId="77777777" w:rsidR="001D2BF4" w:rsidRDefault="001D2BF4" w:rsidP="001D2BF4">
                  <w:pPr>
                    <w:numPr>
                      <w:ilvl w:val="0"/>
                      <w:numId w:val="31"/>
                    </w:numPr>
                    <w:spacing w:after="0"/>
                    <w:ind w:left="328" w:hanging="284"/>
                    <w:rPr>
                      <w:szCs w:val="24"/>
                    </w:rPr>
                  </w:pPr>
                  <w:r w:rsidRPr="00D0098B">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028CEDAB" w14:textId="77777777" w:rsidR="001D2BF4" w:rsidRPr="00791C21" w:rsidRDefault="001D2BF4" w:rsidP="001D2BF4">
                  <w:pPr>
                    <w:spacing w:after="0"/>
                    <w:ind w:left="328"/>
                    <w:rPr>
                      <w:szCs w:val="24"/>
                    </w:rPr>
                  </w:pPr>
                </w:p>
                <w:p w14:paraId="73865E0F"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04D35459" w14:textId="77777777" w:rsidR="001D2BF4" w:rsidRPr="00D0098B" w:rsidRDefault="001D2BF4" w:rsidP="001D2BF4">
                  <w:pPr>
                    <w:pStyle w:val="ListParagraph"/>
                    <w:rPr>
                      <w:sz w:val="24"/>
                      <w:szCs w:val="24"/>
                      <w:lang w:val="de-DE"/>
                    </w:rPr>
                  </w:pPr>
                </w:p>
                <w:p w14:paraId="07EB8988" w14:textId="77777777" w:rsidR="00DF6545" w:rsidRPr="00E31DE7" w:rsidRDefault="001D2BF4" w:rsidP="00DF6545">
                  <w:pPr>
                    <w:pStyle w:val="ListParagraph"/>
                    <w:numPr>
                      <w:ilvl w:val="0"/>
                      <w:numId w:val="30"/>
                    </w:numPr>
                    <w:ind w:left="283" w:hanging="283"/>
                    <w:contextualSpacing/>
                    <w:rPr>
                      <w:rFonts w:ascii="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w:t>
                  </w:r>
                  <w:r w:rsidR="003D46E1">
                    <w:rPr>
                      <w:rFonts w:ascii="Times New Roman" w:eastAsia="Times New Roman" w:hAnsi="Times New Roman"/>
                      <w:sz w:val="24"/>
                      <w:szCs w:val="24"/>
                      <w:lang w:val="de-DE" w:eastAsia="en-GB"/>
                    </w:rPr>
                    <w:t xml:space="preserve"> </w:t>
                  </w:r>
                  <w:r w:rsidR="00BF7143" w:rsidRPr="00E31DE7">
                    <w:rPr>
                      <w:rFonts w:ascii="Times New Roman" w:hAnsi="Times New Roman"/>
                      <w:sz w:val="24"/>
                      <w:szCs w:val="24"/>
                      <w:lang w:val="de-DE" w:eastAsia="en-GB"/>
                    </w:rPr>
                    <w:t>In diesem Zusammenhang werden die EMLOs mit den Immigration Liaison Officers (ILOs) zusammenarbeiten, die gemäß der EU-Verordnung 2019/1240 die Aufgabe haben, bei der Feststellung der Identität von Drittstaatsangehörigen zu helfen und ihre Rückkehr in ihre Herkunftsländer zu erleichtern, sowie ggf. mit den Return Liaison Officers (EURLOs).</w:t>
                  </w:r>
                </w:p>
                <w:p w14:paraId="7207D861" w14:textId="77777777" w:rsidR="00DF6545" w:rsidRPr="00DF6545" w:rsidRDefault="00DF6545" w:rsidP="00DF6545">
                  <w:pPr>
                    <w:pStyle w:val="ListParagraph"/>
                    <w:rPr>
                      <w:color w:val="FF0000"/>
                      <w:lang w:val="de-DE"/>
                    </w:rPr>
                  </w:pPr>
                </w:p>
                <w:p w14:paraId="6538B758" w14:textId="0B4A183E" w:rsidR="001D2BF4" w:rsidRPr="00DF6545" w:rsidRDefault="00DF6545" w:rsidP="00DF6545">
                  <w:pPr>
                    <w:pStyle w:val="ListParagraph"/>
                    <w:numPr>
                      <w:ilvl w:val="0"/>
                      <w:numId w:val="30"/>
                    </w:numPr>
                    <w:ind w:left="283" w:hanging="283"/>
                    <w:contextualSpacing/>
                    <w:rPr>
                      <w:rFonts w:ascii="Times New Roman" w:eastAsia="Times New Roman" w:hAnsi="Times New Roman"/>
                      <w:sz w:val="24"/>
                      <w:szCs w:val="24"/>
                      <w:lang w:val="de-DE" w:eastAsia="en-GB"/>
                    </w:rPr>
                  </w:pPr>
                  <w:r w:rsidRPr="00E31DE7">
                    <w:rPr>
                      <w:rFonts w:ascii="Times New Roman" w:eastAsia="Times New Roman" w:hAnsi="Times New Roman"/>
                      <w:sz w:val="24"/>
                      <w:szCs w:val="24"/>
                      <w:lang w:val="de-DE" w:eastAsia="en-GB"/>
                    </w:rPr>
                    <w:t xml:space="preserve">Unter der Aufsicht und vorbehaltlich der Bestätigung des Leiters der politischen Abteilung senden Sie regelmäßig Berichte an den EAD, die zuständigen Kommissionsdienststellen und EU-Agenturen. </w:t>
                  </w:r>
                  <w:r w:rsidR="001D2BF4" w:rsidRPr="00DF6545">
                    <w:rPr>
                      <w:rFonts w:ascii="Times New Roman" w:eastAsia="Times New Roman" w:hAnsi="Times New Roman"/>
                      <w:sz w:val="24"/>
                      <w:szCs w:val="24"/>
                      <w:lang w:val="de-DE" w:eastAsia="en-GB"/>
                    </w:rPr>
                    <w:t>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4BDEA540" w14:textId="77777777" w:rsidR="001D2BF4" w:rsidRPr="00D0098B" w:rsidRDefault="001D2BF4" w:rsidP="001D2BF4">
                  <w:pPr>
                    <w:pStyle w:val="ListParagraph"/>
                    <w:rPr>
                      <w:sz w:val="24"/>
                      <w:szCs w:val="24"/>
                      <w:lang w:val="de-DE"/>
                    </w:rPr>
                  </w:pPr>
                </w:p>
                <w:p w14:paraId="377672E0" w14:textId="77777777" w:rsidR="001D2BF4" w:rsidRDefault="001D2BF4" w:rsidP="001D2BF4">
                  <w:pPr>
                    <w:pStyle w:val="ListParagraph"/>
                    <w:numPr>
                      <w:ilvl w:val="0"/>
                      <w:numId w:val="30"/>
                    </w:numPr>
                    <w:ind w:left="283" w:hanging="283"/>
                    <w:contextualSpacing/>
                    <w:jc w:val="both"/>
                    <w:rPr>
                      <w:rFonts w:ascii="Times New Roman" w:eastAsia="Times New Roman" w:hAnsi="Times New Roman"/>
                      <w:sz w:val="24"/>
                      <w:szCs w:val="20"/>
                      <w:lang w:val="de-DE" w:eastAsia="en-GB"/>
                    </w:rPr>
                  </w:pPr>
                  <w:r w:rsidRPr="00D0098B">
                    <w:rPr>
                      <w:rFonts w:ascii="Times New Roman" w:eastAsia="Times New Roman" w:hAnsi="Times New Roman"/>
                      <w:sz w:val="24"/>
                      <w:szCs w:val="24"/>
                      <w:lang w:val="de-DE" w:eastAsia="en-GB"/>
                    </w:rPr>
                    <w:t xml:space="preserve">Eng zusammenarbeiten mit den anderen Mitgliedern der Delegation, um sicherzustellen‚ dass die Migration in andere Bereiche, wie die Entwicklungszusammenarbeit oder die Umsetzung der bilateralen und regionalen </w:t>
                  </w:r>
                  <w:r w:rsidRPr="00D0098B">
                    <w:rPr>
                      <w:rFonts w:ascii="Times New Roman" w:eastAsia="Times New Roman" w:hAnsi="Times New Roman"/>
                      <w:sz w:val="24"/>
                      <w:szCs w:val="24"/>
                      <w:lang w:val="de-DE" w:eastAsia="en-GB"/>
                    </w:rPr>
                    <w:lastRenderedPageBreak/>
                    <w:t xml:space="preserve">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399C419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xml:space="preserve">: </w:t>
              </w:r>
              <w:r w:rsidR="00605AF9" w:rsidRPr="00E31DE7">
                <w:rPr>
                  <w:szCs w:val="24"/>
                </w:rPr>
                <w:t>Arbeitserfahrung auf Bereich der externen Aspekte der Migration</w:t>
              </w:r>
              <w:r w:rsidRPr="00D0098B">
                <w:rPr>
                  <w:szCs w:val="24"/>
                </w:rPr>
                <w:t>,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5B80A668" w:rsidR="009321C6" w:rsidRPr="00E31DE7" w:rsidRDefault="00072103" w:rsidP="009321C6">
              <w:pPr>
                <w:rPr>
                  <w:szCs w:val="24"/>
                </w:rPr>
              </w:pPr>
              <w:bookmarkStart w:id="1" w:name="_Hlk190081777"/>
              <w:r w:rsidRPr="00E31DE7">
                <w:rPr>
                  <w:szCs w:val="24"/>
                </w:rPr>
                <w:t>Gründliche Kenntnisse der Französischen Sprache in Wort und Schrift (C1). Englischkenntnisse (mindestens B2-Niveau). Kenntnisse der Amtssprache des Gastlandes wären von großem Vorteil.</w:t>
              </w:r>
            </w:p>
          </w:sdtContent>
        </w:sdt>
      </w:sdtContent>
    </w:sdt>
    <w:bookmarkEnd w:id="1"/>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w:t>
      </w:r>
      <w:r w:rsidRPr="00D605F4">
        <w:rPr>
          <w:lang w:eastAsia="en-GB"/>
        </w:rPr>
        <w:lastRenderedPageBreak/>
        <w:t xml:space="preserve">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1C9CF4CE"/>
    <w:lvl w:ilvl="0" w:tplc="4A065A56">
      <w:start w:val="1"/>
      <w:numFmt w:val="bullet"/>
      <w:lvlText w:val="•"/>
      <w:lvlJc w:val="left"/>
      <w:pPr>
        <w:ind w:left="786" w:hanging="360"/>
      </w:pPr>
      <w:rPr>
        <w:rFonts w:ascii="Times New Roman" w:eastAsia="Times New Roman" w:hAnsi="Times New Roman" w:cs="Times New Roman"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72103"/>
    <w:rsid w:val="000D7B5E"/>
    <w:rsid w:val="001203F8"/>
    <w:rsid w:val="001D2BF4"/>
    <w:rsid w:val="002C5752"/>
    <w:rsid w:val="002D57E2"/>
    <w:rsid w:val="002E7CE3"/>
    <w:rsid w:val="002F3AB2"/>
    <w:rsid w:val="002F7504"/>
    <w:rsid w:val="00311726"/>
    <w:rsid w:val="00324D8D"/>
    <w:rsid w:val="0035094A"/>
    <w:rsid w:val="00355555"/>
    <w:rsid w:val="003874E2"/>
    <w:rsid w:val="0039387D"/>
    <w:rsid w:val="00394A86"/>
    <w:rsid w:val="003B2E38"/>
    <w:rsid w:val="003D46E1"/>
    <w:rsid w:val="004D75AF"/>
    <w:rsid w:val="00546DB1"/>
    <w:rsid w:val="00605AF9"/>
    <w:rsid w:val="006243BB"/>
    <w:rsid w:val="00646D0D"/>
    <w:rsid w:val="00676119"/>
    <w:rsid w:val="006D0A06"/>
    <w:rsid w:val="006E1B17"/>
    <w:rsid w:val="006F44C9"/>
    <w:rsid w:val="00721AE0"/>
    <w:rsid w:val="00767E7E"/>
    <w:rsid w:val="007716E4"/>
    <w:rsid w:val="00785A3F"/>
    <w:rsid w:val="00795C41"/>
    <w:rsid w:val="007A795D"/>
    <w:rsid w:val="007A7CF4"/>
    <w:rsid w:val="007B514A"/>
    <w:rsid w:val="007C07D8"/>
    <w:rsid w:val="007D0EC6"/>
    <w:rsid w:val="007F4CDB"/>
    <w:rsid w:val="00803007"/>
    <w:rsid w:val="008102E0"/>
    <w:rsid w:val="008458D5"/>
    <w:rsid w:val="00880B05"/>
    <w:rsid w:val="0089735C"/>
    <w:rsid w:val="008D52CF"/>
    <w:rsid w:val="009321C6"/>
    <w:rsid w:val="00934A25"/>
    <w:rsid w:val="009442BE"/>
    <w:rsid w:val="009F216F"/>
    <w:rsid w:val="009F4050"/>
    <w:rsid w:val="00A7184B"/>
    <w:rsid w:val="00AB56F9"/>
    <w:rsid w:val="00AC5FF8"/>
    <w:rsid w:val="00AE6941"/>
    <w:rsid w:val="00B73B91"/>
    <w:rsid w:val="00BF6139"/>
    <w:rsid w:val="00BF7143"/>
    <w:rsid w:val="00C07259"/>
    <w:rsid w:val="00C27C81"/>
    <w:rsid w:val="00CD33B4"/>
    <w:rsid w:val="00D33D7A"/>
    <w:rsid w:val="00D57DBB"/>
    <w:rsid w:val="00D605F4"/>
    <w:rsid w:val="00DA711C"/>
    <w:rsid w:val="00DB0606"/>
    <w:rsid w:val="00DF6545"/>
    <w:rsid w:val="00E01792"/>
    <w:rsid w:val="00E31DE7"/>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280130">
      <w:bodyDiv w:val="1"/>
      <w:marLeft w:val="0"/>
      <w:marRight w:val="0"/>
      <w:marTop w:val="0"/>
      <w:marBottom w:val="0"/>
      <w:divBdr>
        <w:top w:val="none" w:sz="0" w:space="0" w:color="auto"/>
        <w:left w:val="none" w:sz="0" w:space="0" w:color="auto"/>
        <w:bottom w:val="none" w:sz="0" w:space="0" w:color="auto"/>
        <w:right w:val="none" w:sz="0" w:space="0" w:color="auto"/>
      </w:divBdr>
    </w:div>
    <w:div w:id="413816354">
      <w:bodyDiv w:val="1"/>
      <w:marLeft w:val="0"/>
      <w:marRight w:val="0"/>
      <w:marTop w:val="0"/>
      <w:marBottom w:val="0"/>
      <w:divBdr>
        <w:top w:val="none" w:sz="0" w:space="0" w:color="auto"/>
        <w:left w:val="none" w:sz="0" w:space="0" w:color="auto"/>
        <w:bottom w:val="none" w:sz="0" w:space="0" w:color="auto"/>
        <w:right w:val="none" w:sz="0" w:space="0" w:color="auto"/>
      </w:divBdr>
    </w:div>
    <w:div w:id="1054622725">
      <w:bodyDiv w:val="1"/>
      <w:marLeft w:val="0"/>
      <w:marRight w:val="0"/>
      <w:marTop w:val="0"/>
      <w:marBottom w:val="0"/>
      <w:divBdr>
        <w:top w:val="none" w:sz="0" w:space="0" w:color="auto"/>
        <w:left w:val="none" w:sz="0" w:space="0" w:color="auto"/>
        <w:bottom w:val="none" w:sz="0" w:space="0" w:color="auto"/>
        <w:right w:val="none" w:sz="0" w:space="0" w:color="auto"/>
      </w:divBdr>
    </w:div>
    <w:div w:id="1207911263">
      <w:bodyDiv w:val="1"/>
      <w:marLeft w:val="0"/>
      <w:marRight w:val="0"/>
      <w:marTop w:val="0"/>
      <w:marBottom w:val="0"/>
      <w:divBdr>
        <w:top w:val="none" w:sz="0" w:space="0" w:color="auto"/>
        <w:left w:val="none" w:sz="0" w:space="0" w:color="auto"/>
        <w:bottom w:val="none" w:sz="0" w:space="0" w:color="auto"/>
        <w:right w:val="none" w:sz="0" w:space="0" w:color="auto"/>
      </w:divBdr>
    </w:div>
    <w:div w:id="1284850792">
      <w:bodyDiv w:val="1"/>
      <w:marLeft w:val="0"/>
      <w:marRight w:val="0"/>
      <w:marTop w:val="0"/>
      <w:marBottom w:val="0"/>
      <w:divBdr>
        <w:top w:val="none" w:sz="0" w:space="0" w:color="auto"/>
        <w:left w:val="none" w:sz="0" w:space="0" w:color="auto"/>
        <w:bottom w:val="none" w:sz="0" w:space="0" w:color="auto"/>
        <w:right w:val="none" w:sz="0" w:space="0" w:color="auto"/>
      </w:divBdr>
    </w:div>
    <w:div w:id="1338116536">
      <w:bodyDiv w:val="1"/>
      <w:marLeft w:val="0"/>
      <w:marRight w:val="0"/>
      <w:marTop w:val="0"/>
      <w:marBottom w:val="0"/>
      <w:divBdr>
        <w:top w:val="none" w:sz="0" w:space="0" w:color="auto"/>
        <w:left w:val="none" w:sz="0" w:space="0" w:color="auto"/>
        <w:bottom w:val="none" w:sz="0" w:space="0" w:color="auto"/>
        <w:right w:val="none" w:sz="0" w:space="0" w:color="auto"/>
      </w:divBdr>
    </w:div>
    <w:div w:id="1581332876">
      <w:bodyDiv w:val="1"/>
      <w:marLeft w:val="0"/>
      <w:marRight w:val="0"/>
      <w:marTop w:val="0"/>
      <w:marBottom w:val="0"/>
      <w:divBdr>
        <w:top w:val="none" w:sz="0" w:space="0" w:color="auto"/>
        <w:left w:val="none" w:sz="0" w:space="0" w:color="auto"/>
        <w:bottom w:val="none" w:sz="0" w:space="0" w:color="auto"/>
        <w:right w:val="none" w:sz="0" w:space="0" w:color="auto"/>
      </w:divBdr>
    </w:div>
    <w:div w:id="1590580014">
      <w:bodyDiv w:val="1"/>
      <w:marLeft w:val="0"/>
      <w:marRight w:val="0"/>
      <w:marTop w:val="0"/>
      <w:marBottom w:val="0"/>
      <w:divBdr>
        <w:top w:val="none" w:sz="0" w:space="0" w:color="auto"/>
        <w:left w:val="none" w:sz="0" w:space="0" w:color="auto"/>
        <w:bottom w:val="none" w:sz="0" w:space="0" w:color="auto"/>
        <w:right w:val="none" w:sz="0" w:space="0" w:color="auto"/>
      </w:divBdr>
    </w:div>
    <w:div w:id="1617757983">
      <w:bodyDiv w:val="1"/>
      <w:marLeft w:val="0"/>
      <w:marRight w:val="0"/>
      <w:marTop w:val="0"/>
      <w:marBottom w:val="0"/>
      <w:divBdr>
        <w:top w:val="none" w:sz="0" w:space="0" w:color="auto"/>
        <w:left w:val="none" w:sz="0" w:space="0" w:color="auto"/>
        <w:bottom w:val="none" w:sz="0" w:space="0" w:color="auto"/>
        <w:right w:val="none" w:sz="0" w:space="0" w:color="auto"/>
      </w:divBdr>
    </w:div>
    <w:div w:id="1886990078">
      <w:bodyDiv w:val="1"/>
      <w:marLeft w:val="0"/>
      <w:marRight w:val="0"/>
      <w:marTop w:val="0"/>
      <w:marBottom w:val="0"/>
      <w:divBdr>
        <w:top w:val="none" w:sz="0" w:space="0" w:color="auto"/>
        <w:left w:val="none" w:sz="0" w:space="0" w:color="auto"/>
        <w:bottom w:val="none" w:sz="0" w:space="0" w:color="auto"/>
        <w:right w:val="none" w:sz="0" w:space="0" w:color="auto"/>
      </w:divBdr>
    </w:div>
    <w:div w:id="2144880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55E3BA97D7DE4860AF2FB8569C83D7D6"/>
        <w:category>
          <w:name w:val="General"/>
          <w:gallery w:val="placeholder"/>
        </w:category>
        <w:types>
          <w:type w:val="bbPlcHdr"/>
        </w:types>
        <w:behaviors>
          <w:behavior w:val="content"/>
        </w:behaviors>
        <w:guid w:val="{3414C55F-601B-424F-9839-424826EC5600}"/>
      </w:docPartPr>
      <w:docPartBody>
        <w:p w:rsidR="003434CF" w:rsidRDefault="003434CF" w:rsidP="003434CF">
          <w:pPr>
            <w:pStyle w:val="55E3BA97D7DE4860AF2FB8569C83D7D6"/>
          </w:pPr>
          <w:r w:rsidRPr="00BD2312">
            <w:rPr>
              <w:rStyle w:val="PlaceholderText"/>
            </w:rPr>
            <w:t>Click or tap here to enter text.</w:t>
          </w:r>
        </w:p>
      </w:docPartBody>
    </w:docPart>
    <w:docPart>
      <w:docPartPr>
        <w:name w:val="D88B7EEF90094326909757777915B36D"/>
        <w:category>
          <w:name w:val="General"/>
          <w:gallery w:val="placeholder"/>
        </w:category>
        <w:types>
          <w:type w:val="bbPlcHdr"/>
        </w:types>
        <w:behaviors>
          <w:behavior w:val="content"/>
        </w:behaviors>
        <w:guid w:val="{00E5BED6-5EB1-48C1-904C-25670AE8E804}"/>
      </w:docPartPr>
      <w:docPartBody>
        <w:p w:rsidR="003434CF" w:rsidRDefault="003434CF" w:rsidP="003434CF">
          <w:pPr>
            <w:pStyle w:val="D88B7EEF90094326909757777915B36D"/>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11726"/>
    <w:rsid w:val="003434CF"/>
    <w:rsid w:val="0056186B"/>
    <w:rsid w:val="00610FB9"/>
    <w:rsid w:val="00723B02"/>
    <w:rsid w:val="007F4CDB"/>
    <w:rsid w:val="00897026"/>
    <w:rsid w:val="008A7C76"/>
    <w:rsid w:val="008C406B"/>
    <w:rsid w:val="008D04E3"/>
    <w:rsid w:val="009F4050"/>
    <w:rsid w:val="00A71FAD"/>
    <w:rsid w:val="00B21BDA"/>
    <w:rsid w:val="00D03B8E"/>
    <w:rsid w:val="00D57DBB"/>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10FB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55E3BA97D7DE4860AF2FB8569C83D7D6">
    <w:name w:val="55E3BA97D7DE4860AF2FB8569C83D7D6"/>
    <w:rsid w:val="003434CF"/>
    <w:rPr>
      <w:kern w:val="2"/>
      <w:lang w:val="en-US" w:eastAsia="en-US"/>
      <w14:ligatures w14:val="standardContextual"/>
    </w:rPr>
  </w:style>
  <w:style w:type="paragraph" w:customStyle="1" w:styleId="D88B7EEF90094326909757777915B36D">
    <w:name w:val="D88B7EEF90094326909757777915B36D"/>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6CA45EA9-0B63-49AE-A23B-961FC8F6610E}"/>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50</TotalTime>
  <Pages>6</Pages>
  <Words>1935</Words>
  <Characters>11036</Characters>
  <Application>Microsoft Office Word</Application>
  <DocSecurity>0</DocSecurity>
  <PresentationFormat>Microsoft Word 14.0</PresentationFormat>
  <Lines>91</Lines>
  <Paragraphs>25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14</cp:revision>
  <dcterms:created xsi:type="dcterms:W3CDTF">2024-10-10T11:01:00Z</dcterms:created>
  <dcterms:modified xsi:type="dcterms:W3CDTF">2025-09-08T12:55:00Z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